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C3359" w14:textId="77777777" w:rsidR="00AA6CD1" w:rsidRDefault="00AA6CD1" w:rsidP="00AA6C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PHILPOT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0C4AD18D" w14:textId="77777777" w:rsidR="00AA6CD1" w:rsidRDefault="00AA6CD1" w:rsidP="00AA6C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2D55B723" w14:textId="77777777" w:rsidR="00AA6CD1" w:rsidRDefault="00AA6CD1" w:rsidP="00AA6CD1">
      <w:pPr>
        <w:pStyle w:val="NoSpacing"/>
        <w:rPr>
          <w:rFonts w:cs="Times New Roman"/>
          <w:szCs w:val="24"/>
        </w:rPr>
      </w:pPr>
    </w:p>
    <w:p w14:paraId="4C5F73EF" w14:textId="77777777" w:rsidR="00AA6CD1" w:rsidRDefault="00AA6CD1" w:rsidP="00AA6CD1">
      <w:pPr>
        <w:pStyle w:val="NoSpacing"/>
        <w:rPr>
          <w:rFonts w:cs="Times New Roman"/>
          <w:szCs w:val="24"/>
        </w:rPr>
      </w:pPr>
    </w:p>
    <w:p w14:paraId="04EF76D6" w14:textId="77777777" w:rsidR="00AA6CD1" w:rsidRDefault="00AA6CD1" w:rsidP="00AA6C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Aug.1432</w:t>
      </w:r>
      <w:r>
        <w:rPr>
          <w:rFonts w:cs="Times New Roman"/>
          <w:szCs w:val="24"/>
        </w:rPr>
        <w:tab/>
        <w:t xml:space="preserve">He was one of those to whom Philip </w:t>
      </w:r>
      <w:proofErr w:type="spellStart"/>
      <w:r>
        <w:rPr>
          <w:rFonts w:cs="Times New Roman"/>
          <w:szCs w:val="24"/>
        </w:rPr>
        <w:t>Colyng</w:t>
      </w:r>
      <w:proofErr w:type="spellEnd"/>
      <w:r>
        <w:rPr>
          <w:rFonts w:cs="Times New Roman"/>
          <w:szCs w:val="24"/>
        </w:rPr>
        <w:t xml:space="preserve"> of London, tailor(q.v.),</w:t>
      </w:r>
    </w:p>
    <w:p w14:paraId="71AEAF81" w14:textId="77777777" w:rsidR="00AA6CD1" w:rsidRDefault="00AA6CD1" w:rsidP="00AA6C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558FD7CE" w14:textId="77777777" w:rsidR="00AA6CD1" w:rsidRDefault="00AA6CD1" w:rsidP="00AA6CD1">
      <w:pPr>
        <w:pStyle w:val="NoSpacing"/>
        <w:ind w:left="1440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264)</w:t>
      </w:r>
    </w:p>
    <w:p w14:paraId="0A56E211" w14:textId="77777777" w:rsidR="00AA6CD1" w:rsidRDefault="00AA6CD1" w:rsidP="00AA6CD1">
      <w:pPr>
        <w:pStyle w:val="NoSpacing"/>
        <w:rPr>
          <w:rFonts w:cs="Times New Roman"/>
          <w:szCs w:val="24"/>
        </w:rPr>
      </w:pPr>
    </w:p>
    <w:p w14:paraId="422B4CB0" w14:textId="77777777" w:rsidR="00AA6CD1" w:rsidRDefault="00AA6CD1" w:rsidP="00AA6CD1">
      <w:pPr>
        <w:pStyle w:val="NoSpacing"/>
        <w:rPr>
          <w:rFonts w:cs="Times New Roman"/>
          <w:szCs w:val="24"/>
        </w:rPr>
      </w:pPr>
    </w:p>
    <w:p w14:paraId="1229E3B7" w14:textId="77777777" w:rsidR="00AA6CD1" w:rsidRDefault="00AA6CD1" w:rsidP="00AA6C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July 2024</w:t>
      </w:r>
    </w:p>
    <w:p w14:paraId="4EB81C6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0C8143" w14:textId="77777777" w:rsidR="00AA6CD1" w:rsidRDefault="00AA6CD1" w:rsidP="009139A6">
      <w:r>
        <w:separator/>
      </w:r>
    </w:p>
  </w:endnote>
  <w:endnote w:type="continuationSeparator" w:id="0">
    <w:p w14:paraId="63DC934F" w14:textId="77777777" w:rsidR="00AA6CD1" w:rsidRDefault="00AA6C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6402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E09B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1D3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29F0A7" w14:textId="77777777" w:rsidR="00AA6CD1" w:rsidRDefault="00AA6CD1" w:rsidP="009139A6">
      <w:r>
        <w:separator/>
      </w:r>
    </w:p>
  </w:footnote>
  <w:footnote w:type="continuationSeparator" w:id="0">
    <w:p w14:paraId="00266994" w14:textId="77777777" w:rsidR="00AA6CD1" w:rsidRDefault="00AA6C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BBF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E0D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62F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CD1"/>
    <w:rsid w:val="000666E0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A6CD1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D446F"/>
  <w15:chartTrackingRefBased/>
  <w15:docId w15:val="{1256D367-5D09-410D-B8B7-698201CB6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2024-07-04T06:29:00Z</dcterms:created>
  <dcterms:modified xsi:type="dcterms:W3CDTF">2024-07-04T06:30:00Z</dcterms:modified>
</cp:coreProperties>
</file>